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16CA622" w14:textId="77777777" w:rsidR="00270A15" w:rsidRPr="00270A15" w:rsidRDefault="0099365B" w:rsidP="00270A15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PRIJAVNI OBRAZEC –</w:t>
      </w:r>
      <w:r w:rsidR="00CD52F7">
        <w:rPr>
          <w:rFonts w:ascii="Calibri" w:hAnsi="Calibri" w:cs="Calibri"/>
          <w:b/>
          <w:sz w:val="32"/>
          <w:szCs w:val="32"/>
          <w:lang w:eastAsia="sl-SI"/>
        </w:rPr>
        <w:t xml:space="preserve"> </w:t>
      </w:r>
      <w:r w:rsidR="00270A15">
        <w:rPr>
          <w:rFonts w:ascii="Calibri" w:hAnsi="Calibri" w:cs="Calibri"/>
          <w:b/>
          <w:sz w:val="32"/>
          <w:szCs w:val="32"/>
          <w:lang w:eastAsia="sl-SI"/>
        </w:rPr>
        <w:t xml:space="preserve">PROGRAMI </w:t>
      </w:r>
      <w:r w:rsidR="00CD52F7">
        <w:rPr>
          <w:rFonts w:ascii="Calibri" w:hAnsi="Calibri" w:cs="Calibri"/>
          <w:b/>
          <w:sz w:val="32"/>
          <w:szCs w:val="32"/>
          <w:lang w:eastAsia="sl-SI"/>
        </w:rPr>
        <w:t xml:space="preserve">DRUŠTEV UPOKOJENCEV </w:t>
      </w:r>
      <w:r w:rsidR="009726FD">
        <w:rPr>
          <w:rFonts w:ascii="Calibri" w:hAnsi="Calibri" w:cs="Calibri"/>
          <w:b/>
          <w:sz w:val="32"/>
          <w:szCs w:val="32"/>
          <w:lang w:eastAsia="sl-SI"/>
        </w:rPr>
        <w:t>202</w:t>
      </w:r>
      <w:r w:rsidR="00ED773B">
        <w:rPr>
          <w:rFonts w:ascii="Calibri" w:hAnsi="Calibri" w:cs="Calibri"/>
          <w:b/>
          <w:sz w:val="32"/>
          <w:szCs w:val="32"/>
          <w:lang w:eastAsia="sl-SI"/>
        </w:rPr>
        <w:t>5</w:t>
      </w:r>
    </w:p>
    <w:p w14:paraId="702E5039" w14:textId="77777777" w:rsidR="00270A15" w:rsidRDefault="00270A15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14:paraId="3BC88DDF" w14:textId="77777777"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14:paraId="17F784E6" w14:textId="77777777"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 w:rsidRPr="003E7347">
        <w:rPr>
          <w:rFonts w:ascii="Calibri" w:hAnsi="Calibri" w:cs="Calibri"/>
          <w:sz w:val="22"/>
          <w:szCs w:val="22"/>
          <w:lang w:eastAsia="sl-SI"/>
        </w:rPr>
        <w:t xml:space="preserve">V prvem delu prijavni obrazec vsebuje splošne podatke o vlagatelju in podatke o odgovorni osebi. Odgovorna oseba je zakoniti zastopnik vlagatelja programa, ki vsebinsko in poslovno predstavlja in zastopa organizacijo, ki se prijavlja na javni razpis. </w:t>
      </w:r>
    </w:p>
    <w:p w14:paraId="0DB219B7" w14:textId="77777777"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14:paraId="049130C4" w14:textId="77777777"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>
        <w:rPr>
          <w:rFonts w:ascii="Calibri" w:hAnsi="Calibri" w:cs="Calibri"/>
          <w:sz w:val="22"/>
          <w:szCs w:val="22"/>
          <w:lang w:eastAsia="sl-SI"/>
        </w:rPr>
        <w:t>Drugi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 del predstavlja </w:t>
      </w:r>
      <w:r>
        <w:rPr>
          <w:rFonts w:ascii="Calibri" w:hAnsi="Calibri" w:cs="Calibri"/>
          <w:sz w:val="22"/>
          <w:szCs w:val="22"/>
          <w:lang w:eastAsia="sl-SI"/>
        </w:rPr>
        <w:t>področje vrednotenja za dodelitev sredstev z vsebinsko predstavitvijo programov</w:t>
      </w:r>
      <w:r w:rsidR="009726FD">
        <w:rPr>
          <w:rFonts w:ascii="Calibri" w:hAnsi="Calibri" w:cs="Calibri"/>
          <w:sz w:val="22"/>
          <w:szCs w:val="22"/>
          <w:lang w:eastAsia="sl-SI"/>
        </w:rPr>
        <w:t xml:space="preserve"> za leto 202</w:t>
      </w:r>
      <w:r w:rsidR="00ED773B">
        <w:rPr>
          <w:rFonts w:ascii="Calibri" w:hAnsi="Calibri" w:cs="Calibri"/>
          <w:sz w:val="22"/>
          <w:szCs w:val="22"/>
          <w:lang w:eastAsia="sl-SI"/>
        </w:rPr>
        <w:t>5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. </w:t>
      </w:r>
    </w:p>
    <w:p w14:paraId="510873EB" w14:textId="77777777" w:rsidR="003E7347" w:rsidRP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14:paraId="4C53D85C" w14:textId="77777777" w:rsidR="00CD52F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 w:rsidRPr="003E7347">
        <w:rPr>
          <w:rFonts w:ascii="Calibri" w:hAnsi="Calibri" w:cs="Calibri"/>
          <w:sz w:val="22"/>
          <w:szCs w:val="22"/>
          <w:lang w:eastAsia="sl-SI"/>
        </w:rPr>
        <w:t xml:space="preserve">V </w:t>
      </w:r>
      <w:r>
        <w:rPr>
          <w:rFonts w:ascii="Calibri" w:hAnsi="Calibri" w:cs="Calibri"/>
          <w:sz w:val="22"/>
          <w:szCs w:val="22"/>
          <w:lang w:eastAsia="sl-SI"/>
        </w:rPr>
        <w:t>tretjem delu je finančni načrt programov</w:t>
      </w:r>
      <w:r w:rsidR="009726FD">
        <w:rPr>
          <w:rFonts w:ascii="Calibri" w:hAnsi="Calibri" w:cs="Calibri"/>
          <w:sz w:val="22"/>
          <w:szCs w:val="22"/>
          <w:lang w:eastAsia="sl-SI"/>
        </w:rPr>
        <w:t xml:space="preserve"> za leto 202</w:t>
      </w:r>
      <w:r w:rsidR="00ED773B">
        <w:rPr>
          <w:rFonts w:ascii="Calibri" w:hAnsi="Calibri" w:cs="Calibri"/>
          <w:sz w:val="22"/>
          <w:szCs w:val="22"/>
          <w:lang w:eastAsia="sl-SI"/>
        </w:rPr>
        <w:t>5</w:t>
      </w:r>
      <w:r w:rsidRPr="003E7347">
        <w:rPr>
          <w:rFonts w:ascii="Calibri" w:hAnsi="Calibri" w:cs="Calibri"/>
          <w:sz w:val="22"/>
          <w:szCs w:val="22"/>
          <w:lang w:eastAsia="sl-SI"/>
        </w:rPr>
        <w:t>. Finančni načrt predstavlja vrednost vseh programskih aktivnosti. Vlagatelj naj opredeli vse potrebne odhodke/stroške (postavke so navedene primeroma, zato se lahko spreminjajo in prilagajajo vlagateljevim potrebam), ki so v</w:t>
      </w:r>
      <w:r>
        <w:rPr>
          <w:rFonts w:ascii="Calibri" w:hAnsi="Calibri" w:cs="Calibri"/>
          <w:sz w:val="22"/>
          <w:szCs w:val="22"/>
          <w:lang w:eastAsia="sl-SI"/>
        </w:rPr>
        <w:t xml:space="preserve"> neposredni povezavi s programi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. </w:t>
      </w:r>
    </w:p>
    <w:p w14:paraId="47A02108" w14:textId="77777777"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14:paraId="6520010D" w14:textId="77777777" w:rsidR="003E7347" w:rsidRDefault="003E7347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>
        <w:rPr>
          <w:rFonts w:ascii="Calibri" w:hAnsi="Calibri" w:cs="Calibri"/>
          <w:sz w:val="22"/>
          <w:szCs w:val="22"/>
          <w:lang w:eastAsia="sl-SI"/>
        </w:rPr>
        <w:t>Prijavni obrazec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 podpiše odgovorna oseba in ga opremi z žigom organizacije.</w:t>
      </w:r>
    </w:p>
    <w:p w14:paraId="17D54510" w14:textId="77777777" w:rsidR="003E7347" w:rsidRPr="003E7347" w:rsidRDefault="003E7347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14:paraId="6BC73B85" w14:textId="77777777"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14:paraId="55434CCF" w14:textId="77777777"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270A15" w:rsidRPr="00270A15" w14:paraId="12B319FC" w14:textId="77777777" w:rsidTr="00A704A7">
        <w:tc>
          <w:tcPr>
            <w:tcW w:w="3369" w:type="dxa"/>
            <w:shd w:val="clear" w:color="auto" w:fill="auto"/>
            <w:vAlign w:val="center"/>
          </w:tcPr>
          <w:p w14:paraId="11E685D5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IME DRUŠTVA </w:t>
            </w:r>
          </w:p>
        </w:tc>
        <w:tc>
          <w:tcPr>
            <w:tcW w:w="6095" w:type="dxa"/>
            <w:shd w:val="clear" w:color="auto" w:fill="auto"/>
          </w:tcPr>
          <w:p w14:paraId="53A8EDAE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bookmarkStart w:id="1" w:name="_GoBack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bookmarkEnd w:id="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270A15" w:rsidRPr="00270A15" w14:paraId="1668D7DE" w14:textId="77777777" w:rsidTr="00A704A7">
        <w:tc>
          <w:tcPr>
            <w:tcW w:w="3369" w:type="dxa"/>
            <w:shd w:val="clear" w:color="auto" w:fill="auto"/>
            <w:vAlign w:val="center"/>
          </w:tcPr>
          <w:p w14:paraId="7BF88FFE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14:paraId="09B8ED00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14:paraId="5BD628CD" w14:textId="77777777" w:rsidTr="00A704A7">
        <w:tc>
          <w:tcPr>
            <w:tcW w:w="3369" w:type="dxa"/>
            <w:shd w:val="clear" w:color="auto" w:fill="auto"/>
            <w:vAlign w:val="center"/>
          </w:tcPr>
          <w:p w14:paraId="4F2E2256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14:paraId="37E80A0B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270A15" w:rsidRPr="00270A15" w14:paraId="09E637A4" w14:textId="77777777" w:rsidTr="00A704A7">
        <w:tc>
          <w:tcPr>
            <w:tcW w:w="3369" w:type="dxa"/>
            <w:shd w:val="clear" w:color="auto" w:fill="auto"/>
            <w:vAlign w:val="center"/>
          </w:tcPr>
          <w:p w14:paraId="41E83463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14:paraId="042E93BC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270A15" w:rsidRPr="00270A15" w14:paraId="71F20481" w14:textId="77777777" w:rsidTr="00A704A7">
        <w:tc>
          <w:tcPr>
            <w:tcW w:w="3369" w:type="dxa"/>
            <w:shd w:val="clear" w:color="auto" w:fill="auto"/>
            <w:vAlign w:val="center"/>
          </w:tcPr>
          <w:p w14:paraId="5FF145B9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14:paraId="460CBE6C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14:paraId="2B521254" w14:textId="77777777" w:rsidTr="00A704A7">
        <w:tc>
          <w:tcPr>
            <w:tcW w:w="3369" w:type="dxa"/>
            <w:shd w:val="clear" w:color="auto" w:fill="auto"/>
            <w:vAlign w:val="center"/>
          </w:tcPr>
          <w:p w14:paraId="6CA3CFCF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14:paraId="63681748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14:paraId="311442E5" w14:textId="77777777" w:rsidTr="00A704A7">
        <w:tc>
          <w:tcPr>
            <w:tcW w:w="3369" w:type="dxa"/>
            <w:shd w:val="clear" w:color="auto" w:fill="auto"/>
            <w:vAlign w:val="center"/>
          </w:tcPr>
          <w:p w14:paraId="0695ECF2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14:paraId="40AFBDE1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270A15" w:rsidRPr="00270A15" w14:paraId="3F68C700" w14:textId="77777777" w:rsidTr="00A704A7">
        <w:tc>
          <w:tcPr>
            <w:tcW w:w="3369" w:type="dxa"/>
            <w:shd w:val="clear" w:color="auto" w:fill="auto"/>
            <w:vAlign w:val="center"/>
          </w:tcPr>
          <w:p w14:paraId="71572314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14:paraId="36E9B8F1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270A15" w:rsidRPr="00270A15" w14:paraId="234851D8" w14:textId="77777777" w:rsidTr="00A704A7">
        <w:tc>
          <w:tcPr>
            <w:tcW w:w="3369" w:type="dxa"/>
            <w:shd w:val="clear" w:color="auto" w:fill="auto"/>
            <w:vAlign w:val="center"/>
          </w:tcPr>
          <w:p w14:paraId="31A70F7C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14:paraId="7109E2A2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14:paraId="44AD6539" w14:textId="77777777" w:rsidTr="00EF2454">
        <w:trPr>
          <w:trHeight w:val="531"/>
        </w:trPr>
        <w:tc>
          <w:tcPr>
            <w:tcW w:w="3369" w:type="dxa"/>
            <w:shd w:val="clear" w:color="auto" w:fill="auto"/>
            <w:vAlign w:val="center"/>
          </w:tcPr>
          <w:p w14:paraId="2878A203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0F378F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14:paraId="36EC1F10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14:paraId="1B7077B7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14:paraId="5465562A" w14:textId="77777777" w:rsidTr="00A704A7">
        <w:tc>
          <w:tcPr>
            <w:tcW w:w="3369" w:type="dxa"/>
            <w:shd w:val="clear" w:color="auto" w:fill="auto"/>
            <w:vAlign w:val="center"/>
          </w:tcPr>
          <w:p w14:paraId="4B1108F5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ZAKONITI ZASTOPNIK DRUŠTVA</w:t>
            </w:r>
          </w:p>
        </w:tc>
        <w:tc>
          <w:tcPr>
            <w:tcW w:w="6095" w:type="dxa"/>
            <w:shd w:val="clear" w:color="auto" w:fill="auto"/>
          </w:tcPr>
          <w:p w14:paraId="67918342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270A15" w:rsidRPr="00270A15" w14:paraId="160BCF56" w14:textId="77777777" w:rsidTr="00A704A7">
        <w:tc>
          <w:tcPr>
            <w:tcW w:w="3369" w:type="dxa"/>
            <w:shd w:val="clear" w:color="auto" w:fill="auto"/>
            <w:vAlign w:val="center"/>
          </w:tcPr>
          <w:p w14:paraId="4EA76545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  <w:r w:rsidR="00CD52F7">
              <w:rPr>
                <w:rFonts w:ascii="Calibri" w:hAnsi="Calibri" w:cs="Calibri"/>
                <w:sz w:val="20"/>
                <w:szCs w:val="20"/>
                <w:lang w:val="de-DE" w:eastAsia="sl-SI"/>
              </w:rPr>
              <w:t>E</w:t>
            </w:r>
          </w:p>
        </w:tc>
        <w:tc>
          <w:tcPr>
            <w:tcW w:w="6095" w:type="dxa"/>
            <w:shd w:val="clear" w:color="auto" w:fill="auto"/>
          </w:tcPr>
          <w:p w14:paraId="06E4E402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270A15" w:rsidRPr="00270A15" w14:paraId="02ACA371" w14:textId="77777777" w:rsidTr="00A704A7">
        <w:tc>
          <w:tcPr>
            <w:tcW w:w="3369" w:type="dxa"/>
            <w:shd w:val="clear" w:color="auto" w:fill="auto"/>
            <w:vAlign w:val="center"/>
          </w:tcPr>
          <w:p w14:paraId="5E1DC8F8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E-POŠTA KONTAKTNE OSEBE</w:t>
            </w:r>
          </w:p>
        </w:tc>
        <w:tc>
          <w:tcPr>
            <w:tcW w:w="6095" w:type="dxa"/>
            <w:shd w:val="clear" w:color="auto" w:fill="auto"/>
          </w:tcPr>
          <w:p w14:paraId="37B3AACF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  <w:tr w:rsidR="00270A15" w:rsidRPr="00270A15" w14:paraId="5E244E49" w14:textId="77777777" w:rsidTr="00A704A7">
        <w:tc>
          <w:tcPr>
            <w:tcW w:w="3369" w:type="dxa"/>
            <w:shd w:val="clear" w:color="auto" w:fill="auto"/>
            <w:vAlign w:val="center"/>
          </w:tcPr>
          <w:p w14:paraId="3406CA2B" w14:textId="77777777"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14:paraId="03869C3C" w14:textId="77777777"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9"/>
          </w:p>
        </w:tc>
      </w:tr>
    </w:tbl>
    <w:p w14:paraId="31DC31F8" w14:textId="77777777"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14:paraId="6775BCB3" w14:textId="77777777"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14:paraId="2AD5156A" w14:textId="77777777" w:rsidR="0025602C" w:rsidRDefault="0025602C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14:paraId="4BA35D0C" w14:textId="77777777" w:rsidR="0025602C" w:rsidRPr="0025602C" w:rsidRDefault="00C32E77" w:rsidP="0025602C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lastRenderedPageBreak/>
        <w:t>PODROČJA VREDNOTENJA ZA DODELITEV SREDSTEV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5602C" w:rsidRPr="002A42DE" w14:paraId="7E50E530" w14:textId="77777777" w:rsidTr="00CF075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14:paraId="55357185" w14:textId="77777777" w:rsidR="0025602C" w:rsidRPr="002A42DE" w:rsidRDefault="00CD52F7" w:rsidP="00ED773B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CD52F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ODHODKI ZA PROGRAME</w:t>
            </w:r>
            <w:r w:rsidR="0025602C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="00C32E7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IZVEDENE </w:t>
            </w:r>
            <w:r w:rsidR="0025602C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LETU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202</w:t>
            </w:r>
            <w:r w:rsidR="00ED773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4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5602C" w:rsidRPr="002A42DE" w14:paraId="305EF5E2" w14:textId="77777777" w:rsidTr="00CF075D">
        <w:trPr>
          <w:cantSplit/>
          <w:trHeight w:val="567"/>
        </w:trPr>
        <w:tc>
          <w:tcPr>
            <w:tcW w:w="9209" w:type="dxa"/>
            <w:vAlign w:val="center"/>
          </w:tcPr>
          <w:p w14:paraId="00755588" w14:textId="77777777" w:rsidR="0025602C" w:rsidRPr="00E30138" w:rsidRDefault="0025602C" w:rsidP="00ED773B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Vlagatelj </w:t>
            </w:r>
            <w:r w:rsidR="00CD52F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 podlagi odhodkov iz letnih poročil v AJPES-u 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predloži pregled </w:t>
            </w:r>
            <w:r w:rsidR="00CD52F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realiziranih letnih odhodkov </w:t>
            </w:r>
            <w:r w:rsidR="009726FD">
              <w:rPr>
                <w:rFonts w:ascii="Calibri" w:hAnsi="Calibri" w:cs="Calibri"/>
                <w:sz w:val="20"/>
                <w:szCs w:val="20"/>
                <w:lang w:eastAsia="sl-SI"/>
              </w:rPr>
              <w:t>za programe izvedene v letu 202</w:t>
            </w:r>
            <w:r w:rsidR="00ED773B">
              <w:rPr>
                <w:rFonts w:ascii="Calibri" w:hAnsi="Calibri" w:cs="Calibri"/>
                <w:sz w:val="20"/>
                <w:szCs w:val="20"/>
                <w:lang w:eastAsia="sl-SI"/>
              </w:rPr>
              <w:t>4</w:t>
            </w:r>
            <w:r w:rsidR="00F47586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</w:p>
        </w:tc>
      </w:tr>
      <w:tr w:rsidR="0025602C" w:rsidRPr="002A42DE" w14:paraId="498980D2" w14:textId="77777777" w:rsidTr="00CF075D">
        <w:trPr>
          <w:cantSplit/>
          <w:trHeight w:val="427"/>
        </w:trPr>
        <w:tc>
          <w:tcPr>
            <w:tcW w:w="9209" w:type="dxa"/>
            <w:vAlign w:val="center"/>
          </w:tcPr>
          <w:p w14:paraId="460BB0C6" w14:textId="77777777" w:rsidR="0025602C" w:rsidRPr="00C32E77" w:rsidRDefault="00087B10" w:rsidP="00ED773B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Višina </w:t>
            </w:r>
            <w:r w:rsidR="009726F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odhodkov za programe v letu 202</w:t>
            </w:r>
            <w:r w:rsidR="00ED773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4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  <w:r w:rsidR="006E6FF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€</w:t>
            </w:r>
          </w:p>
        </w:tc>
      </w:tr>
    </w:tbl>
    <w:p w14:paraId="3B1FD533" w14:textId="77777777" w:rsidR="00C32E77" w:rsidRPr="00C32E77" w:rsidRDefault="00C32E77" w:rsidP="00C32E77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F43247" w:rsidRPr="002A42DE" w14:paraId="54D8DB4D" w14:textId="77777777" w:rsidTr="008F738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14:paraId="4F42E85B" w14:textId="77777777" w:rsidR="00F43247" w:rsidRPr="002A42DE" w:rsidRDefault="00C32E77" w:rsidP="008F738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ČLANOV DRUŠTVA</w:t>
            </w:r>
            <w:r w:rsidR="00F43247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F43247" w:rsidRPr="002A42DE" w14:paraId="2F3CA0C5" w14:textId="77777777" w:rsidTr="008F738D">
        <w:trPr>
          <w:cantSplit/>
          <w:trHeight w:val="567"/>
        </w:trPr>
        <w:tc>
          <w:tcPr>
            <w:tcW w:w="9209" w:type="dxa"/>
            <w:vAlign w:val="center"/>
          </w:tcPr>
          <w:p w14:paraId="1E61F68F" w14:textId="77777777" w:rsidR="00F43247" w:rsidRPr="00E30138" w:rsidRDefault="00F43247" w:rsidP="008F738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Vlagatelj 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navede </w:t>
            </w:r>
            <w:r w:rsidR="003F2D59">
              <w:rPr>
                <w:rFonts w:ascii="Calibri" w:hAnsi="Calibri" w:cs="Calibri"/>
                <w:sz w:val="20"/>
                <w:szCs w:val="20"/>
                <w:lang w:eastAsia="sl-SI"/>
              </w:rPr>
              <w:t>število vpisanih</w:t>
            </w:r>
            <w:r w:rsidR="00C32E77"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članov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 plačano članarino za tekoče leto</w:t>
            </w:r>
            <w:r w:rsidR="00C32E77"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(v času prijave na javni razpis)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</w:p>
        </w:tc>
      </w:tr>
      <w:tr w:rsidR="00F43247" w:rsidRPr="002A42DE" w14:paraId="7A2123CC" w14:textId="77777777" w:rsidTr="008F738D">
        <w:trPr>
          <w:cantSplit/>
          <w:trHeight w:val="427"/>
        </w:trPr>
        <w:tc>
          <w:tcPr>
            <w:tcW w:w="9209" w:type="dxa"/>
            <w:vAlign w:val="center"/>
          </w:tcPr>
          <w:p w14:paraId="43F070B8" w14:textId="77777777" w:rsidR="00F43247" w:rsidRPr="00C32E77" w:rsidRDefault="00C32E77" w:rsidP="00C32E77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članov</w:t>
            </w:r>
            <w:r w:rsidR="00F43247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  <w:r w:rsidR="00F4324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="00F4324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</w:tbl>
    <w:p w14:paraId="64674AF5" w14:textId="77777777" w:rsidR="00F43247" w:rsidRPr="00F47586" w:rsidRDefault="00F43247" w:rsidP="00F43247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32E77" w:rsidRPr="00474C03" w14:paraId="28CD2627" w14:textId="77777777" w:rsidTr="00DF2873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14:paraId="69B390F6" w14:textId="77777777" w:rsidR="00C32E77" w:rsidRPr="00474C03" w:rsidRDefault="00C32E77" w:rsidP="00ED773B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PROGRAMSKO PODROČJE</w:t>
            </w:r>
            <w:r w:rsidR="009726F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ZA LETO 202</w:t>
            </w:r>
            <w:r w:rsidR="00ED773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5</w:t>
            </w:r>
          </w:p>
        </w:tc>
      </w:tr>
      <w:tr w:rsidR="00C32E77" w:rsidRPr="00474C03" w14:paraId="48B6CC36" w14:textId="77777777" w:rsidTr="00DF2873">
        <w:trPr>
          <w:cantSplit/>
          <w:trHeight w:val="567"/>
        </w:trPr>
        <w:tc>
          <w:tcPr>
            <w:tcW w:w="9209" w:type="dxa"/>
            <w:vAlign w:val="center"/>
          </w:tcPr>
          <w:p w14:paraId="613D7883" w14:textId="77777777" w:rsidR="00C32E77" w:rsidRPr="00C32E77" w:rsidRDefault="00C32E77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</w:t>
            </w:r>
            <w:r w:rsidRPr="00C32E7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ulturno – izobraževalne dejavnosti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14:paraId="0E452B56" w14:textId="77777777" w:rsidR="00C32E77" w:rsidRPr="00474C03" w:rsidRDefault="00C32E77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Delujoče vsaj 3 sekcije ter izvedba vsaj 8 kulturnih ali izobraževalnih dogodkov oz. prireditev v koledarskem letu.</w:t>
            </w:r>
          </w:p>
          <w:p w14:paraId="0E9C2B62" w14:textId="77777777" w:rsidR="00C32E77" w:rsidRPr="00474C03" w:rsidRDefault="00C32E77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Delujoči vsaj 2 sekciji ter izvedba vsaj 4 kulturnih ali izobraževalnih dogodkov oz. prireditev v koledarskem letu.</w:t>
            </w:r>
          </w:p>
          <w:p w14:paraId="1838F75E" w14:textId="77777777" w:rsidR="00C32E77" w:rsidRPr="00474C03" w:rsidRDefault="00C32E77" w:rsidP="00CA7142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Delujoča vsaj 1 sekcija ter izvedba vsaj 2 kulturnih ali izobraževalnih dogodkov oz. prireditev v koledarskem letu.</w:t>
            </w:r>
          </w:p>
          <w:p w14:paraId="5C767D6E" w14:textId="77777777" w:rsidR="00C32E77" w:rsidRPr="00474C03" w:rsidRDefault="00C32E77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14:paraId="4CB595EA" w14:textId="77777777" w:rsidTr="00DF2873">
        <w:trPr>
          <w:cantSplit/>
          <w:trHeight w:val="567"/>
        </w:trPr>
        <w:tc>
          <w:tcPr>
            <w:tcW w:w="9209" w:type="dxa"/>
            <w:vAlign w:val="center"/>
          </w:tcPr>
          <w:p w14:paraId="27C518FF" w14:textId="77777777"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portne in rekreativne dejavnosti ter pohodi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14:paraId="4F5CBF42" w14:textId="77777777"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Delujočih vsaj 5 sekcij ter izvedba vsaj 15 dogodkov oz. prireditev v koledarskem letu ter organizacija regijskega tekmovanja društev upokojencev vsaj v eni športni panogi.</w:t>
            </w:r>
          </w:p>
          <w:p w14:paraId="342231E6" w14:textId="77777777"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Delujoče vsaj 3 sekcije ter izvedba vsaj 10 dogodkov oz. prireditev v koledarskem letu.</w:t>
            </w:r>
          </w:p>
          <w:p w14:paraId="1EE1261D" w14:textId="77777777"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Delujoča vsaj 1 sekcija ter izvedba vsaj 5 dogodkov oz. prireditev v koledarskem letu.</w:t>
            </w:r>
          </w:p>
          <w:p w14:paraId="3E7FED0B" w14:textId="77777777"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14:paraId="6B5A2F86" w14:textId="77777777" w:rsidTr="00DF2873">
        <w:trPr>
          <w:cantSplit/>
          <w:trHeight w:val="567"/>
        </w:trPr>
        <w:tc>
          <w:tcPr>
            <w:tcW w:w="9209" w:type="dxa"/>
            <w:vAlign w:val="center"/>
          </w:tcPr>
          <w:p w14:paraId="6D450075" w14:textId="77777777"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krb za zdravje in zdrav življenjski slog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14:paraId="0B2F692A" w14:textId="77777777"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3 meritev (krvnega pritiska, holesterola, trigliceridov in krvnega sladkorja, …) ter vsaj 4 predavanj, povezanih z zdravjem in zdravim življenjskim slogom (strokovna predavanja, …).</w:t>
            </w:r>
          </w:p>
          <w:p w14:paraId="34E23006" w14:textId="77777777"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2 meritev (krvnega pritiska, holesterola, trigliceridov in krvnega sladkorja, …) ter vsaj 2 predavanj, povezanih z zdravjem in zdravim življenjskim slogom (strokovna predavanja, …).</w:t>
            </w:r>
          </w:p>
          <w:p w14:paraId="64591FC2" w14:textId="77777777"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1 meritve (krvnega pritiska, holesterola, trigliceridov in krvnega sladkorja, …) ter vsaj 1 predavanja, povezanega z zdravjem in zdravim življenjskim slogom (strokovna predavanja, …).</w:t>
            </w:r>
          </w:p>
          <w:p w14:paraId="4A243D8D" w14:textId="77777777"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14:paraId="3AFFB682" w14:textId="77777777" w:rsidTr="00DF2873">
        <w:trPr>
          <w:cantSplit/>
          <w:trHeight w:val="567"/>
        </w:trPr>
        <w:tc>
          <w:tcPr>
            <w:tcW w:w="9209" w:type="dxa"/>
            <w:vAlign w:val="center"/>
          </w:tcPr>
          <w:p w14:paraId="7DDE17B2" w14:textId="77777777"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H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umanitarne dejavnosti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14:paraId="4C3FF6C8" w14:textId="77777777"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600 individualnih kontaktov v sklopu nacionalnega projekta »Starejši za starejše«.</w:t>
            </w:r>
          </w:p>
          <w:p w14:paraId="4CEB3EE2" w14:textId="77777777"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300 individualnih kontaktov.</w:t>
            </w:r>
          </w:p>
          <w:p w14:paraId="77D830FA" w14:textId="77777777"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10 individualnih kontaktov.</w:t>
            </w:r>
          </w:p>
          <w:p w14:paraId="3BDBCE99" w14:textId="77777777"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</w:p>
          <w:p w14:paraId="7A918D15" w14:textId="77777777"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3F2D59"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  <w:t>Dodatno: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Veljaven status humanitarnega društva v javnem interesu.</w:t>
            </w:r>
          </w:p>
          <w:p w14:paraId="3CDE661A" w14:textId="77777777" w:rsidR="00CA7142" w:rsidRPr="00474C03" w:rsidRDefault="00CA7142" w:rsidP="00CA7142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</w:tc>
      </w:tr>
      <w:tr w:rsidR="00CA7142" w:rsidRPr="00474C03" w14:paraId="732E85B2" w14:textId="77777777" w:rsidTr="00DF2873">
        <w:trPr>
          <w:cantSplit/>
          <w:trHeight w:val="567"/>
        </w:trPr>
        <w:tc>
          <w:tcPr>
            <w:tcW w:w="9209" w:type="dxa"/>
            <w:vAlign w:val="center"/>
          </w:tcPr>
          <w:p w14:paraId="7F096281" w14:textId="77777777"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lastRenderedPageBreak/>
              <w:t>O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rganizacija družabnih in drugih oblik društvenih dejavnosti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14:paraId="2614E16E" w14:textId="77777777"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vsaj 9 srečanj v okviru društva in vsaj 4 izletov ter 1 enotedenskega letovanja.</w:t>
            </w:r>
          </w:p>
          <w:p w14:paraId="0A190877" w14:textId="77777777"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najmanj 4 srečanj v okviru društva in vsaj 3 izletov.</w:t>
            </w:r>
          </w:p>
          <w:p w14:paraId="7D6665FD" w14:textId="77777777"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najmanj 2 srečanj v okviru društva in vsaj 2 izletov.</w:t>
            </w:r>
          </w:p>
          <w:p w14:paraId="5C6393EB" w14:textId="77777777"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67C84" w:rsidRPr="00474C03" w14:paraId="40EF700F" w14:textId="77777777" w:rsidTr="00DF2873">
        <w:trPr>
          <w:cantSplit/>
          <w:trHeight w:val="567"/>
        </w:trPr>
        <w:tc>
          <w:tcPr>
            <w:tcW w:w="9209" w:type="dxa"/>
            <w:vAlign w:val="center"/>
          </w:tcPr>
          <w:p w14:paraId="5ACBEA02" w14:textId="77777777" w:rsidR="00467C84" w:rsidRPr="00C32E77" w:rsidRDefault="00467C84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</w:t>
            </w:r>
            <w:r w:rsidRPr="00467C8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nformiranje, obveščanje in svetovanje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14:paraId="5BDD41BD" w14:textId="77777777" w:rsidR="00467C84" w:rsidRPr="00474C03" w:rsidRDefault="00467C84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program, redne objave dogodkov v Jeseniških novicah in na Radiu Triglav, oblikovana in delujoča spletna stran, vsaj 10 objav po e-pošti najmanj 150 članom.</w:t>
            </w:r>
          </w:p>
          <w:p w14:paraId="522FE8E5" w14:textId="77777777" w:rsidR="00467C84" w:rsidRPr="00474C03" w:rsidRDefault="00467C84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program, redne objave dogodkov v Jeseniških novicah in na Radiu Triglav.</w:t>
            </w:r>
          </w:p>
          <w:p w14:paraId="13066EFD" w14:textId="77777777" w:rsidR="00467C84" w:rsidRPr="00474C03" w:rsidRDefault="00467C84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C7179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 in redne objave dogodkov v Jeseniških novicah.</w:t>
            </w:r>
          </w:p>
          <w:p w14:paraId="78DC928F" w14:textId="77777777" w:rsidR="00467C84" w:rsidRPr="00474C03" w:rsidRDefault="00467C84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14:paraId="3CAACFE2" w14:textId="77777777"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14:paraId="7FF5E22C" w14:textId="77777777" w:rsidR="0025602C" w:rsidRDefault="00467C84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Theme="minorHAnsi" w:hAnsiTheme="minorHAnsi" w:cstheme="minorHAnsi"/>
          <w:noProof/>
          <w:sz w:val="22"/>
          <w:szCs w:val="22"/>
        </w:rPr>
        <w:t>Podlaga za določitev točk posameznega programa je sprejet Letni program dela društva za tekoče leto oz. za leto v katerem se vlagatelj prijavlja na javni razpis.</w:t>
      </w:r>
    </w:p>
    <w:p w14:paraId="16F2A05B" w14:textId="77777777" w:rsidR="00BD18A1" w:rsidRDefault="00BD18A1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14:paraId="74FE8BF6" w14:textId="77777777" w:rsidR="00BD18A1" w:rsidRPr="00BD18A1" w:rsidRDefault="00006A9B" w:rsidP="00BD18A1">
      <w:pPr>
        <w:pStyle w:val="Odstavekseznama"/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PROGRAMOV</w:t>
      </w:r>
    </w:p>
    <w:p w14:paraId="644C5274" w14:textId="77777777" w:rsidR="00BD18A1" w:rsidRPr="002A42DE" w:rsidRDefault="00BD18A1" w:rsidP="00BD18A1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14:paraId="5F04102B" w14:textId="77777777"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Upravičeni stroški sofinanciranja pro</w:t>
      </w:r>
      <w:r>
        <w:rPr>
          <w:rFonts w:ascii="Calibri" w:hAnsi="Calibri" w:cs="Calibri"/>
          <w:sz w:val="20"/>
          <w:szCs w:val="20"/>
          <w:lang w:eastAsia="sl-SI"/>
        </w:rPr>
        <w:t>gramov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so tisti stroški, ki so neposredn</w:t>
      </w:r>
      <w:r>
        <w:rPr>
          <w:rFonts w:ascii="Calibri" w:hAnsi="Calibri" w:cs="Calibri"/>
          <w:sz w:val="20"/>
          <w:szCs w:val="20"/>
          <w:lang w:eastAsia="sl-SI"/>
        </w:rPr>
        <w:t>o povezani z izvajanjem programov</w:t>
      </w:r>
      <w:r w:rsidRPr="002A42DE">
        <w:rPr>
          <w:rFonts w:ascii="Calibri" w:hAnsi="Calibri" w:cs="Calibri"/>
          <w:sz w:val="20"/>
          <w:szCs w:val="20"/>
          <w:lang w:eastAsia="sl-SI"/>
        </w:rPr>
        <w:t>, npr: stroški administracije, stroški telefona, stroški materiala, poštni stroški, stroški zaposlenih, mentorstva, nagrade, svetovanja, st</w:t>
      </w:r>
      <w:r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14:paraId="39ED2E45" w14:textId="77777777"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BD18A1" w:rsidRPr="002A42DE" w14:paraId="1B5797CD" w14:textId="77777777" w:rsidTr="00DF2873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14:paraId="5B14CF14" w14:textId="77777777" w:rsidR="00BD18A1" w:rsidRPr="002A42DE" w:rsidRDefault="00006A9B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PROGRAMOV</w:t>
            </w:r>
          </w:p>
        </w:tc>
        <w:tc>
          <w:tcPr>
            <w:tcW w:w="3118" w:type="dxa"/>
            <w:shd w:val="clear" w:color="auto" w:fill="E0E0E0"/>
          </w:tcPr>
          <w:p w14:paraId="48590D14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BD18A1" w:rsidRPr="002A42DE" w14:paraId="73F0FD89" w14:textId="77777777" w:rsidTr="00DF2873">
        <w:trPr>
          <w:jc w:val="center"/>
        </w:trPr>
        <w:tc>
          <w:tcPr>
            <w:tcW w:w="3828" w:type="dxa"/>
            <w:vAlign w:val="bottom"/>
          </w:tcPr>
          <w:p w14:paraId="0A675DA8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14:paraId="3A80A2C4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74492890" w14:textId="77777777" w:rsidTr="00DF2873">
        <w:trPr>
          <w:jc w:val="center"/>
        </w:trPr>
        <w:tc>
          <w:tcPr>
            <w:tcW w:w="3828" w:type="dxa"/>
            <w:vAlign w:val="bottom"/>
          </w:tcPr>
          <w:p w14:paraId="7F3B63C8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14:paraId="246FE8F8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14:paraId="143D4F4F" w14:textId="77777777" w:rsidTr="00DF2873">
        <w:trPr>
          <w:jc w:val="center"/>
        </w:trPr>
        <w:tc>
          <w:tcPr>
            <w:tcW w:w="3828" w:type="dxa"/>
            <w:vAlign w:val="bottom"/>
          </w:tcPr>
          <w:p w14:paraId="35A61E8A" w14:textId="77777777"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14:paraId="40EE6249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1AD8086C" w14:textId="77777777" w:rsidTr="00DF2873">
        <w:trPr>
          <w:jc w:val="center"/>
        </w:trPr>
        <w:tc>
          <w:tcPr>
            <w:tcW w:w="3828" w:type="dxa"/>
            <w:vAlign w:val="bottom"/>
          </w:tcPr>
          <w:p w14:paraId="0F183370" w14:textId="77777777"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14:paraId="2E7A09D5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161A9E7" w14:textId="77777777" w:rsidTr="00DF2873">
        <w:trPr>
          <w:jc w:val="center"/>
        </w:trPr>
        <w:tc>
          <w:tcPr>
            <w:tcW w:w="3828" w:type="dxa"/>
            <w:vAlign w:val="bottom"/>
          </w:tcPr>
          <w:p w14:paraId="6CC7DB1E" w14:textId="77777777"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14:paraId="4A2DFD77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3BABD449" w14:textId="77777777" w:rsidTr="00DF2873">
        <w:trPr>
          <w:jc w:val="center"/>
        </w:trPr>
        <w:tc>
          <w:tcPr>
            <w:tcW w:w="3828" w:type="dxa"/>
            <w:vAlign w:val="bottom"/>
          </w:tcPr>
          <w:p w14:paraId="7ABFDD6E" w14:textId="77777777" w:rsidR="00BD18A1" w:rsidRPr="00491931" w:rsidRDefault="00BD18A1" w:rsidP="00BD18A1">
            <w:pPr>
              <w:pStyle w:val="Odstavekseznama"/>
              <w:numPr>
                <w:ilvl w:val="0"/>
                <w:numId w:val="13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14:paraId="2D9EAEFC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43DA76F8" w14:textId="77777777" w:rsidTr="00DF2873">
        <w:trPr>
          <w:jc w:val="center"/>
        </w:trPr>
        <w:tc>
          <w:tcPr>
            <w:tcW w:w="3828" w:type="dxa"/>
            <w:vAlign w:val="bottom"/>
          </w:tcPr>
          <w:p w14:paraId="49FBCD16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14:paraId="5BF7934A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16C31EC5" w14:textId="77777777" w:rsidTr="00DF2873">
        <w:trPr>
          <w:jc w:val="center"/>
        </w:trPr>
        <w:tc>
          <w:tcPr>
            <w:tcW w:w="3828" w:type="dxa"/>
            <w:vAlign w:val="bottom"/>
          </w:tcPr>
          <w:p w14:paraId="2F12CFF4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</w:t>
            </w:r>
            <w:r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14:paraId="7FC07E88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14:paraId="1D9C539D" w14:textId="77777777" w:rsidTr="00DF2873">
        <w:trPr>
          <w:jc w:val="center"/>
        </w:trPr>
        <w:tc>
          <w:tcPr>
            <w:tcW w:w="3828" w:type="dxa"/>
            <w:vAlign w:val="bottom"/>
          </w:tcPr>
          <w:p w14:paraId="56802CAE" w14:textId="77777777"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14:paraId="0E3EE322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5F25729" w14:textId="77777777" w:rsidTr="00DF2873">
        <w:trPr>
          <w:jc w:val="center"/>
        </w:trPr>
        <w:tc>
          <w:tcPr>
            <w:tcW w:w="3828" w:type="dxa"/>
            <w:vAlign w:val="bottom"/>
          </w:tcPr>
          <w:p w14:paraId="114073B9" w14:textId="77777777"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14:paraId="70A430D5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0ADF18C" w14:textId="77777777" w:rsidTr="00DF2873">
        <w:trPr>
          <w:jc w:val="center"/>
        </w:trPr>
        <w:tc>
          <w:tcPr>
            <w:tcW w:w="3828" w:type="dxa"/>
            <w:vAlign w:val="bottom"/>
          </w:tcPr>
          <w:p w14:paraId="1D069C6F" w14:textId="77777777"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3118" w:type="dxa"/>
          </w:tcPr>
          <w:p w14:paraId="21AC0E51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7D87C0AE" w14:textId="77777777" w:rsidTr="00DF2873">
        <w:trPr>
          <w:jc w:val="center"/>
        </w:trPr>
        <w:tc>
          <w:tcPr>
            <w:tcW w:w="3828" w:type="dxa"/>
            <w:vAlign w:val="bottom"/>
          </w:tcPr>
          <w:p w14:paraId="0C186393" w14:textId="77777777"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14:paraId="1EB0BE78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4574440" w14:textId="77777777" w:rsidTr="00DF2873">
        <w:trPr>
          <w:jc w:val="center"/>
        </w:trPr>
        <w:tc>
          <w:tcPr>
            <w:tcW w:w="3828" w:type="dxa"/>
            <w:vAlign w:val="bottom"/>
          </w:tcPr>
          <w:p w14:paraId="5BF7D12A" w14:textId="77777777" w:rsidR="00BD18A1" w:rsidRPr="00491931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14:paraId="4D201F22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27BD8651" w14:textId="77777777" w:rsidTr="00DF2873">
        <w:trPr>
          <w:jc w:val="center"/>
        </w:trPr>
        <w:tc>
          <w:tcPr>
            <w:tcW w:w="3828" w:type="dxa"/>
            <w:vAlign w:val="bottom"/>
          </w:tcPr>
          <w:p w14:paraId="02E2307B" w14:textId="77777777" w:rsidR="00BD18A1" w:rsidRPr="00491931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14:paraId="3A6AA15F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3BFE582" w14:textId="77777777" w:rsidTr="00DF2873">
        <w:trPr>
          <w:jc w:val="center"/>
        </w:trPr>
        <w:tc>
          <w:tcPr>
            <w:tcW w:w="3828" w:type="dxa"/>
            <w:vAlign w:val="bottom"/>
          </w:tcPr>
          <w:p w14:paraId="2CD6A2E0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14:paraId="41332FDC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05592D71" w14:textId="77777777" w:rsidTr="00DF2873">
        <w:trPr>
          <w:jc w:val="center"/>
        </w:trPr>
        <w:tc>
          <w:tcPr>
            <w:tcW w:w="3828" w:type="dxa"/>
            <w:vAlign w:val="bottom"/>
          </w:tcPr>
          <w:p w14:paraId="53D49D38" w14:textId="77777777" w:rsidR="00BD18A1" w:rsidRPr="00EE1120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tali operativni odhodki programov:</w:t>
            </w:r>
          </w:p>
        </w:tc>
        <w:tc>
          <w:tcPr>
            <w:tcW w:w="3118" w:type="dxa"/>
          </w:tcPr>
          <w:p w14:paraId="1EA043E3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14:paraId="5F8D50D5" w14:textId="77777777" w:rsidTr="00DF2873">
        <w:trPr>
          <w:jc w:val="center"/>
        </w:trPr>
        <w:tc>
          <w:tcPr>
            <w:tcW w:w="3828" w:type="dxa"/>
            <w:vAlign w:val="bottom"/>
          </w:tcPr>
          <w:p w14:paraId="4930F096" w14:textId="77777777"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14:paraId="758A8E98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79223688" w14:textId="77777777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2DFB5" w14:textId="77777777"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04E9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786D10BF" w14:textId="77777777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30215" w14:textId="77777777"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B114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7662A835" w14:textId="77777777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87058" w14:textId="77777777"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8450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E027C19" w14:textId="77777777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BED78" w14:textId="77777777"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E3F2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A73B89A" w14:textId="77777777" w:rsidTr="00DF2873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14:paraId="705FCC55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14:paraId="262EBF75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747DE8A0" w14:textId="77777777"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 xml:space="preserve">*pri izdatkih za reprezentanco se </w:t>
      </w:r>
      <w:r w:rsidRPr="002A42DE">
        <w:rPr>
          <w:rFonts w:ascii="Calibri" w:hAnsi="Calibri" w:cs="Calibri"/>
          <w:bCs/>
          <w:sz w:val="18"/>
          <w:szCs w:val="18"/>
          <w:lang w:eastAsia="sl-SI"/>
        </w:rPr>
        <w:t>prizna največ do 10 % stroškov gle</w:t>
      </w:r>
      <w:r>
        <w:rPr>
          <w:rFonts w:ascii="Calibri" w:hAnsi="Calibri" w:cs="Calibri"/>
          <w:bCs/>
          <w:sz w:val="18"/>
          <w:szCs w:val="18"/>
          <w:lang w:eastAsia="sl-SI"/>
        </w:rPr>
        <w:t>de na celotno vrednost programa</w:t>
      </w:r>
    </w:p>
    <w:p w14:paraId="1D52258F" w14:textId="77777777"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BD18A1" w:rsidRPr="002A42DE" w14:paraId="43A4436B" w14:textId="77777777" w:rsidTr="00DF2873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14:paraId="737793EC" w14:textId="77777777" w:rsidR="00BD18A1" w:rsidRPr="002A42DE" w:rsidRDefault="00006A9B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PROGRAMOV</w:t>
            </w:r>
          </w:p>
        </w:tc>
        <w:tc>
          <w:tcPr>
            <w:tcW w:w="3118" w:type="dxa"/>
            <w:shd w:val="clear" w:color="auto" w:fill="E0E0E0"/>
          </w:tcPr>
          <w:p w14:paraId="4D72AEAF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BD18A1" w:rsidRPr="002A42DE" w14:paraId="74426A72" w14:textId="77777777" w:rsidTr="00DF2873">
        <w:trPr>
          <w:jc w:val="center"/>
        </w:trPr>
        <w:tc>
          <w:tcPr>
            <w:tcW w:w="3828" w:type="dxa"/>
          </w:tcPr>
          <w:p w14:paraId="0FBB4387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14:paraId="1E1A5BDA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81D271C" w14:textId="77777777" w:rsidTr="00DF2873">
        <w:trPr>
          <w:jc w:val="center"/>
        </w:trPr>
        <w:tc>
          <w:tcPr>
            <w:tcW w:w="3828" w:type="dxa"/>
          </w:tcPr>
          <w:p w14:paraId="32FA96B8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14:paraId="5274DBB2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3EC0EC5" w14:textId="77777777" w:rsidTr="00DF2873">
        <w:trPr>
          <w:jc w:val="center"/>
        </w:trPr>
        <w:tc>
          <w:tcPr>
            <w:tcW w:w="3828" w:type="dxa"/>
          </w:tcPr>
          <w:p w14:paraId="41724925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14:paraId="586CE077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C345637" w14:textId="77777777" w:rsidTr="00DF2873">
        <w:trPr>
          <w:jc w:val="center"/>
        </w:trPr>
        <w:tc>
          <w:tcPr>
            <w:tcW w:w="3828" w:type="dxa"/>
          </w:tcPr>
          <w:p w14:paraId="71FF77BA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14:paraId="70A10471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6BBBBA59" w14:textId="77777777" w:rsidTr="00DF2873">
        <w:trPr>
          <w:jc w:val="center"/>
        </w:trPr>
        <w:tc>
          <w:tcPr>
            <w:tcW w:w="3828" w:type="dxa"/>
          </w:tcPr>
          <w:p w14:paraId="2EDC5CDD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14:paraId="56E35EE1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5149E8DD" w14:textId="77777777" w:rsidTr="00DF2873">
        <w:trPr>
          <w:jc w:val="center"/>
        </w:trPr>
        <w:tc>
          <w:tcPr>
            <w:tcW w:w="3828" w:type="dxa"/>
          </w:tcPr>
          <w:p w14:paraId="1BE8D5A8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14:paraId="4E59421B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56D4D2C8" w14:textId="77777777" w:rsidTr="00DF2873">
        <w:trPr>
          <w:jc w:val="center"/>
        </w:trPr>
        <w:tc>
          <w:tcPr>
            <w:tcW w:w="3828" w:type="dxa"/>
          </w:tcPr>
          <w:p w14:paraId="1B774512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14:paraId="49A194C3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3DF71275" w14:textId="77777777" w:rsidTr="00DF2873">
        <w:trPr>
          <w:jc w:val="center"/>
        </w:trPr>
        <w:tc>
          <w:tcPr>
            <w:tcW w:w="3828" w:type="dxa"/>
          </w:tcPr>
          <w:p w14:paraId="3DA7299C" w14:textId="77777777"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14:paraId="50F40F2D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45385735" w14:textId="77777777" w:rsidTr="00DF2873">
        <w:trPr>
          <w:jc w:val="center"/>
        </w:trPr>
        <w:tc>
          <w:tcPr>
            <w:tcW w:w="3828" w:type="dxa"/>
          </w:tcPr>
          <w:p w14:paraId="4A8BD590" w14:textId="77777777"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14:paraId="718CE4F4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131D58CF" w14:textId="77777777" w:rsidTr="00DF2873">
        <w:trPr>
          <w:jc w:val="center"/>
        </w:trPr>
        <w:tc>
          <w:tcPr>
            <w:tcW w:w="3828" w:type="dxa"/>
          </w:tcPr>
          <w:p w14:paraId="1D765BC1" w14:textId="77777777"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14:paraId="60AACA3C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0C220823" w14:textId="77777777" w:rsidTr="00DF2873">
        <w:trPr>
          <w:jc w:val="center"/>
        </w:trPr>
        <w:tc>
          <w:tcPr>
            <w:tcW w:w="3828" w:type="dxa"/>
          </w:tcPr>
          <w:p w14:paraId="67E4BE16" w14:textId="77777777"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14:paraId="4D5D375F" w14:textId="77777777"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14:paraId="1FE9596C" w14:textId="77777777" w:rsidTr="00DF2873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14:paraId="109EEB47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14:paraId="3BB4BDFD" w14:textId="77777777"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561834C9" w14:textId="77777777"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14:paraId="79ADF7D4" w14:textId="77777777"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0" w:name="Besedilo3"/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0"/>
    </w:p>
    <w:p w14:paraId="2209870A" w14:textId="77777777" w:rsidR="0025602C" w:rsidRPr="00270A15" w:rsidRDefault="0025602C" w:rsidP="0025602C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14:paraId="628E4A65" w14:textId="77777777" w:rsidR="0025602C" w:rsidRPr="00270A15" w:rsidRDefault="0025602C" w:rsidP="0025602C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1" w:name="Besedilo5"/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1"/>
    </w:p>
    <w:p w14:paraId="07C8F4A3" w14:textId="77777777"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14:paraId="435DD2ED" w14:textId="77777777"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0171B368" w14:textId="77777777" w:rsidR="00F47586" w:rsidRPr="00F47586" w:rsidRDefault="0025602C" w:rsidP="00F47586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14:paraId="01FC4014" w14:textId="77777777"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lastRenderedPageBreak/>
        <w:t>PRILOGE</w:t>
      </w:r>
    </w:p>
    <w:p w14:paraId="4532E195" w14:textId="77777777"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14:paraId="4C04FDCF" w14:textId="77777777"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14:paraId="7689D646" w14:textId="77777777"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14:paraId="20EE20BC" w14:textId="77777777"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14:paraId="6A6A95F3" w14:textId="77777777" w:rsidR="00270A15" w:rsidRPr="00D76282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D76282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14:paraId="16077A53" w14:textId="77777777" w:rsidR="00270A15" w:rsidRPr="00D76282" w:rsidRDefault="00270A15" w:rsidP="00270A15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14:paraId="37EC7CF9" w14:textId="77777777" w:rsidR="00270A15" w:rsidRPr="004319C3" w:rsidRDefault="00D76282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4319C3">
        <w:rPr>
          <w:rFonts w:ascii="Calibri" w:hAnsi="Calibri" w:cs="Calibri"/>
          <w:b/>
          <w:sz w:val="22"/>
          <w:szCs w:val="22"/>
          <w:lang w:eastAsia="sl-SI"/>
        </w:rPr>
        <w:t>Poročilo iz AJPES-a</w:t>
      </w:r>
    </w:p>
    <w:p w14:paraId="0683267D" w14:textId="77777777" w:rsidR="00270A15" w:rsidRPr="004319C3" w:rsidRDefault="004319C3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4319C3">
        <w:rPr>
          <w:rFonts w:ascii="Calibri" w:hAnsi="Calibri" w:cs="Calibri"/>
          <w:sz w:val="22"/>
          <w:szCs w:val="22"/>
          <w:lang w:eastAsia="sl-SI"/>
        </w:rPr>
        <w:t>Izkaz pr</w:t>
      </w:r>
      <w:r w:rsidR="009726FD">
        <w:rPr>
          <w:rFonts w:ascii="Calibri" w:hAnsi="Calibri" w:cs="Calibri"/>
          <w:sz w:val="22"/>
          <w:szCs w:val="22"/>
          <w:lang w:eastAsia="sl-SI"/>
        </w:rPr>
        <w:t>ihodkov in odhodkov za leto 202</w:t>
      </w:r>
      <w:r w:rsidR="00ED773B">
        <w:rPr>
          <w:rFonts w:ascii="Calibri" w:hAnsi="Calibri" w:cs="Calibri"/>
          <w:sz w:val="22"/>
          <w:szCs w:val="22"/>
          <w:lang w:eastAsia="sl-SI"/>
        </w:rPr>
        <w:t>4</w:t>
      </w:r>
      <w:r w:rsidRPr="004319C3">
        <w:rPr>
          <w:rFonts w:ascii="Calibri" w:hAnsi="Calibri" w:cs="Calibri"/>
          <w:sz w:val="22"/>
          <w:szCs w:val="22"/>
          <w:lang w:eastAsia="sl-SI"/>
        </w:rPr>
        <w:t xml:space="preserve"> iz poročila v AJPES-u.</w:t>
      </w:r>
    </w:p>
    <w:p w14:paraId="70684E91" w14:textId="77777777" w:rsidR="00270A15" w:rsidRPr="004319C3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14:paraId="6C9B039D" w14:textId="77777777" w:rsidR="00270A15" w:rsidRPr="004319C3" w:rsidRDefault="00D76282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4319C3">
        <w:rPr>
          <w:rFonts w:ascii="Calibri" w:hAnsi="Calibri" w:cs="Calibri"/>
          <w:b/>
          <w:sz w:val="22"/>
          <w:szCs w:val="22"/>
          <w:lang w:eastAsia="sl-SI"/>
        </w:rPr>
        <w:t>Evidenca članov</w:t>
      </w:r>
    </w:p>
    <w:p w14:paraId="11E69074" w14:textId="77777777" w:rsidR="00270A15" w:rsidRPr="00D76282" w:rsidRDefault="00D76282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>Evidenca članov društva s plačano članarino na dan prijave na javni razpis.</w:t>
      </w:r>
    </w:p>
    <w:p w14:paraId="554073B4" w14:textId="77777777" w:rsidR="00D76282" w:rsidRDefault="00D76282" w:rsidP="00D76282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14:paraId="24A397C2" w14:textId="77777777" w:rsidR="00D76282" w:rsidRPr="00D76282" w:rsidRDefault="00D76282" w:rsidP="00D76282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D76282">
        <w:rPr>
          <w:rFonts w:ascii="Calibri" w:hAnsi="Calibri" w:cs="Calibri"/>
          <w:b/>
          <w:sz w:val="22"/>
          <w:szCs w:val="22"/>
          <w:lang w:eastAsia="sl-SI"/>
        </w:rPr>
        <w:t xml:space="preserve">Letni program društva </w:t>
      </w:r>
    </w:p>
    <w:p w14:paraId="3301BF60" w14:textId="77777777" w:rsidR="00D76282" w:rsidRPr="00886830" w:rsidRDefault="00D76282" w:rsidP="00D76282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color w:val="FF0000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>Le</w:t>
      </w:r>
      <w:r w:rsidR="00ED773B">
        <w:rPr>
          <w:rFonts w:ascii="Calibri" w:hAnsi="Calibri" w:cs="Calibri"/>
          <w:sz w:val="22"/>
          <w:szCs w:val="22"/>
          <w:lang w:eastAsia="sl-SI"/>
        </w:rPr>
        <w:t>tni program društva za leto 2025</w:t>
      </w:r>
      <w:r w:rsidRPr="00D76282">
        <w:rPr>
          <w:rFonts w:ascii="Calibri" w:hAnsi="Calibri" w:cs="Calibri"/>
          <w:sz w:val="22"/>
          <w:szCs w:val="22"/>
          <w:lang w:eastAsia="sl-SI"/>
        </w:rPr>
        <w:t xml:space="preserve">, ki je bil sprejet na zboru članov društva. </w:t>
      </w:r>
    </w:p>
    <w:p w14:paraId="65178DCE" w14:textId="77777777" w:rsidR="00D76282" w:rsidRPr="00270A15" w:rsidRDefault="00D76282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14:paraId="53A8000F" w14:textId="77777777" w:rsidR="00270A15" w:rsidRPr="00270A15" w:rsidRDefault="00270A15" w:rsidP="00270A15">
      <w:pPr>
        <w:suppressAutoHyphens w:val="0"/>
        <w:spacing w:after="160" w:line="259" w:lineRule="auto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sz w:val="32"/>
          <w:szCs w:val="32"/>
          <w:lang w:eastAsia="sl-SI"/>
        </w:rPr>
        <w:br w:type="page"/>
      </w:r>
    </w:p>
    <w:p w14:paraId="6F1732B0" w14:textId="77777777"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b/>
          <w:sz w:val="32"/>
          <w:szCs w:val="32"/>
          <w:lang w:eastAsia="sl-SI"/>
        </w:rPr>
        <w:lastRenderedPageBreak/>
        <w:t>IZJAVA</w:t>
      </w:r>
    </w:p>
    <w:p w14:paraId="680071B6" w14:textId="77777777"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14:paraId="741742FB" w14:textId="77777777"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Spodaj podpisana odgovorna oseba vlagatelja na Javni razpis za dodelitev sredstev za programe </w:t>
      </w:r>
      <w:r w:rsidR="00886830">
        <w:rPr>
          <w:rFonts w:ascii="Calibri" w:hAnsi="Calibri" w:cs="Calibri"/>
          <w:sz w:val="20"/>
          <w:szCs w:val="20"/>
          <w:lang w:eastAsia="sl-SI"/>
        </w:rPr>
        <w:t>društev upokojencev v občini Jesenice</w:t>
      </w:r>
      <w:r w:rsidR="009726FD">
        <w:rPr>
          <w:rFonts w:ascii="Calibri" w:hAnsi="Calibri" w:cs="Calibri"/>
          <w:sz w:val="20"/>
          <w:szCs w:val="20"/>
          <w:lang w:eastAsia="sl-SI"/>
        </w:rPr>
        <w:t xml:space="preserve"> v letu 202</w:t>
      </w:r>
      <w:r w:rsidR="00ED773B">
        <w:rPr>
          <w:rFonts w:ascii="Calibri" w:hAnsi="Calibri" w:cs="Calibri"/>
          <w:sz w:val="20"/>
          <w:szCs w:val="20"/>
          <w:lang w:eastAsia="sl-SI"/>
        </w:rPr>
        <w:t>5</w:t>
      </w:r>
      <w:r w:rsidRPr="00270A15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14:paraId="3B719EA8" w14:textId="77777777"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14:paraId="10E05618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14:paraId="0953A001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14:paraId="682DEC33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14:paraId="44CB5651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14:paraId="47BB2995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14:paraId="72370FE5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14:paraId="4569AB11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14:paraId="01D49428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ob kontroli namenske rabe sredstev sodeloval in pokazal ustrezno zahtevano dokumentacijo (npr. original račune, potrdila o plačilu, konto kartice, Statut in spremembe Statuta, osnovna sredstva, ipd), ki se nanaša na aktivnosti, ki so bile izvedene na podlagi tega javnega razpisa,</w:t>
      </w:r>
    </w:p>
    <w:p w14:paraId="53446200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14:paraId="01707EEF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ima vlagatelj za izvedbo </w:t>
      </w:r>
      <w:r w:rsidR="00886830">
        <w:rPr>
          <w:rFonts w:ascii="Calibri" w:hAnsi="Calibri" w:cs="Calibri"/>
          <w:color w:val="000000"/>
          <w:sz w:val="20"/>
          <w:szCs w:val="20"/>
          <w:lang w:eastAsia="sl-SI"/>
        </w:rPr>
        <w:t>programov</w:t>
      </w: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 urejena soglasja s pristojnimi inštitucijami in lastniki, oz. da je v postopku pridobivanja, v kolikor so le-ta potrebna,</w:t>
      </w:r>
    </w:p>
    <w:p w14:paraId="53C254A4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 iz kateregakoli drugega javnega vira (sredstva Občine Jesenice, Republike Slovenije ali evropska sredstva),</w:t>
      </w:r>
    </w:p>
    <w:p w14:paraId="6135EBCC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14:paraId="6CA3DCB4" w14:textId="77777777"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14:paraId="6556DF4C" w14:textId="77777777" w:rsidR="00270A15" w:rsidRPr="00270A15" w:rsidRDefault="00270A15" w:rsidP="00270A15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14:paraId="50C154D4" w14:textId="77777777"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23E02A46" w14:textId="77777777"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69C2906D" w14:textId="77777777" w:rsid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682B8CFF" w14:textId="77777777"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69CD05F3" w14:textId="77777777"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796A2A05" w14:textId="77777777" w:rsidR="00997D1A" w:rsidRPr="00270A15" w:rsidRDefault="00997D1A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78DAED7C" w14:textId="77777777"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01D5AF01" w14:textId="77777777"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7DA75DB3" w14:textId="77777777"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18C29FE8" w14:textId="77777777"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14:paraId="7D7D45D8" w14:textId="77777777"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14:paraId="49ED6302" w14:textId="77777777"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14:paraId="32FC212A" w14:textId="77777777"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14:paraId="0D910F25" w14:textId="77777777"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14:paraId="10FEAB7A" w14:textId="77777777" w:rsidR="00270A15" w:rsidRDefault="00270A15" w:rsidP="00270A15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Žig</w:t>
      </w:r>
    </w:p>
    <w:p w14:paraId="1505212B" w14:textId="77777777"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14:paraId="00D62ACB" w14:textId="77777777"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70A15" w:rsidSect="00654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29C55" w14:textId="77777777" w:rsidR="00C71795" w:rsidRDefault="00C71795">
      <w:r>
        <w:separator/>
      </w:r>
    </w:p>
  </w:endnote>
  <w:endnote w:type="continuationSeparator" w:id="0">
    <w:p w14:paraId="34090448" w14:textId="77777777" w:rsidR="00C71795" w:rsidRDefault="00C71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0C97C" w14:textId="77777777"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740071A0" w14:textId="77777777"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PAGE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ED773B">
          <w:rPr>
            <w:rFonts w:ascii="Calibri" w:hAnsi="Calibri"/>
            <w:bCs/>
            <w:noProof/>
            <w:sz w:val="22"/>
          </w:rPr>
          <w:t>6</w:t>
        </w:r>
        <w:r w:rsidRPr="00270A15">
          <w:rPr>
            <w:rFonts w:ascii="Calibri" w:hAnsi="Calibri"/>
            <w:bCs/>
            <w:sz w:val="22"/>
          </w:rPr>
          <w:fldChar w:fldCharType="end"/>
        </w:r>
        <w:r w:rsidRPr="00270A15">
          <w:rPr>
            <w:rFonts w:ascii="Calibri" w:hAnsi="Calibri"/>
            <w:sz w:val="22"/>
          </w:rPr>
          <w:t>/</w:t>
        </w: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NUMPAGES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ED773B">
          <w:rPr>
            <w:rFonts w:ascii="Calibri" w:hAnsi="Calibri"/>
            <w:bCs/>
            <w:noProof/>
            <w:sz w:val="22"/>
          </w:rPr>
          <w:t>6</w:t>
        </w:r>
        <w:r w:rsidRPr="00270A15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14:paraId="5950DD32" w14:textId="77777777" w:rsidR="006335D9" w:rsidRPr="00270A15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PAGE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ED773B">
              <w:rPr>
                <w:rFonts w:ascii="Calibri" w:hAnsi="Calibri"/>
                <w:bCs/>
                <w:noProof/>
                <w:sz w:val="22"/>
              </w:rPr>
              <w:t>1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  <w:r w:rsidRPr="00270A15">
              <w:rPr>
                <w:rFonts w:ascii="Calibri" w:hAnsi="Calibri"/>
                <w:sz w:val="22"/>
              </w:rPr>
              <w:t>/</w:t>
            </w: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NUMPAGES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ED773B">
              <w:rPr>
                <w:rFonts w:ascii="Calibri" w:hAnsi="Calibri"/>
                <w:bCs/>
                <w:noProof/>
                <w:sz w:val="22"/>
              </w:rPr>
              <w:t>6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279F2" w14:textId="77777777" w:rsidR="00C71795" w:rsidRDefault="00C71795">
      <w:r>
        <w:separator/>
      </w:r>
    </w:p>
  </w:footnote>
  <w:footnote w:type="continuationSeparator" w:id="0">
    <w:p w14:paraId="1B9CE891" w14:textId="77777777" w:rsidR="00C71795" w:rsidRDefault="00C71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7D17" w14:textId="77777777"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E51F5" w14:textId="77777777"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14:paraId="346C9815" w14:textId="77777777" w:rsidTr="00270A15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14:paraId="281FB93B" w14:textId="77777777" w:rsidR="00441732" w:rsidRPr="00270A15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0359FE29" wp14:editId="2E78152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14:paraId="6411DF9A" w14:textId="77777777"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14:paraId="1CBC089D" w14:textId="77777777" w:rsidR="00437662" w:rsidRDefault="00437662" w:rsidP="00437662">
          <w:pPr>
            <w:pStyle w:val="glavanaslov"/>
          </w:pPr>
          <w:r>
            <w:t>T: 04 58 69 200</w:t>
          </w:r>
        </w:p>
        <w:p w14:paraId="74A33790" w14:textId="77777777" w:rsidR="00437662" w:rsidRDefault="00437662" w:rsidP="00437662">
          <w:pPr>
            <w:pStyle w:val="glavanaslov"/>
          </w:pPr>
          <w:r>
            <w:t>E: obcina.jesenice@jesenice.si</w:t>
          </w:r>
        </w:p>
        <w:p w14:paraId="349788EC" w14:textId="77777777" w:rsidR="00441732" w:rsidRPr="00270A15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14:paraId="45132902" w14:textId="77777777" w:rsidR="00441732" w:rsidRPr="00270A15" w:rsidRDefault="00441732" w:rsidP="00441732">
    <w:pPr>
      <w:pStyle w:val="Glava"/>
      <w:rPr>
        <w:rFonts w:ascii="Calibri" w:hAnsi="Calibri"/>
        <w:sz w:val="22"/>
        <w:szCs w:val="22"/>
      </w:rPr>
    </w:pPr>
    <w:r w:rsidRPr="00270A15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D06417" wp14:editId="089CA7EA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3FA44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73A66"/>
    <w:multiLevelType w:val="hybridMultilevel"/>
    <w:tmpl w:val="D7DCA4B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0"/>
  </w:num>
  <w:num w:numId="5">
    <w:abstractNumId w:val="9"/>
  </w:num>
  <w:num w:numId="6">
    <w:abstractNumId w:val="11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  <w:num w:numId="12">
    <w:abstractNumId w:val="3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372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6A9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19E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B10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03F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8F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1A54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02C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1F8E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15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846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3EC0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C7BF0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347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2D59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2975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9C3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67C84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C6B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464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730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6AA4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3FE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97372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E6FFF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AC4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2C11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830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AEC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6FD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65B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D1A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8F5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2AB9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EFF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AB4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A1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C56"/>
    <w:rsid w:val="00C05EAC"/>
    <w:rsid w:val="00C06003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77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795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A7142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2F7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2C2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BCD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82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3B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454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247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47586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C7E10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8B5D8DF"/>
  <w15:docId w15:val="{535B87D5-205B-4FB3-A2D5-8A546307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B437BB-B424-4BCF-9780-BF9064FB3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113</TotalTime>
  <Pages>6</Pages>
  <Words>1549</Words>
  <Characters>8831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10360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Mateja Drobič</dc:creator>
  <cp:keywords/>
  <dc:description/>
  <cp:lastModifiedBy>Damjan Mladenović</cp:lastModifiedBy>
  <cp:revision>21</cp:revision>
  <cp:lastPrinted>2025-03-03T14:27:00Z</cp:lastPrinted>
  <dcterms:created xsi:type="dcterms:W3CDTF">2023-04-04T12:30:00Z</dcterms:created>
  <dcterms:modified xsi:type="dcterms:W3CDTF">2025-03-03T14:31:00Z</dcterms:modified>
</cp:coreProperties>
</file>